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66B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53332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3332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53332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ร้อยละความพึงพอใจของผู้รับบริการบนระบบ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Thai MOOC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533323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33323" w:rsidRPr="009369B3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533323" w:rsidRPr="009369B3">
              <w:rPr>
                <w:rFonts w:ascii="TH SarabunPSK" w:hAnsi="TH SarabunPSK" w:cs="TH SarabunPSK"/>
                <w:sz w:val="32"/>
                <w:szCs w:val="32"/>
                <w:cs/>
              </w:rPr>
              <w:t>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332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33323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533323" w:rsidRPr="00205D9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533323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33323" w:rsidRPr="009369B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533323" w:rsidRPr="009369B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33323" w:rsidRPr="005F18AA">
              <w:rPr>
                <w:rFonts w:ascii="TH SarabunPSK" w:hAnsi="TH SarabunPSK" w:cs="TH SarabunPSK"/>
                <w:sz w:val="30"/>
                <w:szCs w:val="30"/>
              </w:rPr>
              <w:t>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A97286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9728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 เปลี่ยนสกุ</w:t>
            </w:r>
            <w:r w:rsidR="00A97286">
              <w:rPr>
                <w:rFonts w:ascii="TH SarabunPSK" w:hAnsi="TH SarabunPSK" w:cs="TH SarabunPSK" w:hint="cs"/>
                <w:sz w:val="30"/>
                <w:szCs w:val="30"/>
                <w:cs/>
              </w:rPr>
              <w:t>ล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A97286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9728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A97286">
              <w:rPr>
                <w:rFonts w:ascii="TH SarabunPSK" w:hAnsi="TH SarabunPSK" w:cs="TH SarabunPSK"/>
                <w:sz w:val="30"/>
                <w:szCs w:val="30"/>
              </w:rPr>
              <w:t>39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97286" w:rsidRPr="005F18AA">
              <w:rPr>
                <w:rFonts w:ascii="TH SarabunPSK" w:hAnsi="TH SarabunPSK" w:cs="TH SarabunPSK"/>
                <w:sz w:val="30"/>
                <w:szCs w:val="30"/>
              </w:rPr>
              <w:t>5675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A97286">
        <w:trPr>
          <w:trHeight w:val="3202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97286" w:rsidRDefault="00A97286" w:rsidP="00A97286">
            <w:pPr>
              <w:pStyle w:val="FootnoteText"/>
              <w:spacing w:line="320" w:lineRule="exact"/>
              <w:ind w:firstLine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 xml:space="preserve">Thai MOOC 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>Thailand Massive Open Online Course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 การศึกษาแบบเปิดเพื่อการเรียนรู้ตลอดชีวิตเป็นโครงการที่เกิดจากความร่วมมือของ</w:t>
            </w:r>
            <w:r w:rsidRPr="009369B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โครงการมหาวิทยาลัยไซเบอร์ไทย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สำนักงานคณะกรรมการการอุดมศึกษา กระทรวงศึกษาธิการ, กระทรวงวิทยาศาสตร์และเทคโนโลยี และกระทรวงดิจิทัลเพื่อเศรษฐกิจและสังคม โดยสนับสนุนการแบ่งปันทรัพยากรในระหว่างสถาบันอุดมศึกษาและระดับอื่น ๆ เพื่อช่วยผลักดันการยกระดับคุณภาพการศึกษาไทย และขยายผลสู่การศึกษาระดับพื้นฐานด้วยการจัดทำระบบกลางในการจัดเก็บรวบรวมข้อมูลที่สามารถแลกเปลี่ยนกันได้ เพื่อขยายโอกาสทางการเรียนรู้ และส่งเสริมการเรียนรู้ตลอดชีวิต โดยการใช้รูปแบบของการเรียนการสอนผ่านแหล่งทรัพยากรการเรียนรู้</w:t>
            </w:r>
            <w:r w:rsidRPr="009369B3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ออนไลน์ในระบบเปิด ในลักษณะของการเรียนรู้เนื้อหาจากวีดิทัศน์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และทรัพยากรการเรียนรู้อื่น ๆ  โดยเผยแพร่ผ่านระบบเครือข่ายอินเทอร์เน็ตทางเว็บไซต์ 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>http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://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>thaimooc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>org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97286" w:rsidRPr="003B7C5A" w:rsidTr="00F74A3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40</w:t>
                  </w:r>
                </w:p>
              </w:tc>
            </w:tr>
            <w:tr w:rsidR="00A97286" w:rsidRPr="003B7C5A" w:rsidTr="00F74A3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50 </w:t>
                  </w:r>
                </w:p>
              </w:tc>
            </w:tr>
            <w:tr w:rsidR="00A97286" w:rsidRPr="003B7C5A" w:rsidTr="00F74A3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A97286" w:rsidRPr="003B7C5A" w:rsidTr="00F74A3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70</w:t>
                  </w:r>
                </w:p>
              </w:tc>
            </w:tr>
            <w:tr w:rsidR="00A97286" w:rsidRPr="003B7C5A" w:rsidTr="00F74A3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</w:t>
                  </w: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97286" w:rsidRPr="003B7C5A" w:rsidTr="005850DE">
              <w:trPr>
                <w:trHeight w:val="856"/>
                <w:jc w:val="center"/>
              </w:trPr>
              <w:tc>
                <w:tcPr>
                  <w:tcW w:w="3499" w:type="dxa"/>
                  <w:vAlign w:val="center"/>
                </w:tcPr>
                <w:p w:rsidR="00A97286" w:rsidRPr="00E218A3" w:rsidRDefault="00A97286" w:rsidP="00A97286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218A3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ร้อยละความพึงพอใจของผู้รับบริการบนระบบ </w:t>
                  </w:r>
                  <w:r w:rsidRPr="00E218A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Thai MOOC</w:t>
                  </w:r>
                  <w:r w:rsidRPr="00E218A3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ab/>
                  </w:r>
                </w:p>
              </w:tc>
              <w:tc>
                <w:tcPr>
                  <w:tcW w:w="1276" w:type="dxa"/>
                </w:tcPr>
                <w:p w:rsidR="00A97286" w:rsidRPr="00AC4F8B" w:rsidRDefault="00A97286" w:rsidP="00A9728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  <w:br/>
                    <w:t>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29F9" w:rsidRDefault="003629F9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A97286" w:rsidRDefault="003A6230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83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78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Default="003629F9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Default="003629F9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89260A" w:rsidP="0089260A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70555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และประชุมมอบหมายให้สอดคล้องกับภารกิจหน้าที่ผู้รับผิดชอบและผู้ปฏิบัติมีความรับผิดชอบตรงตามที่ได้รับมอบหมา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ทั้งนี้ รอบ 6 เดือนมีผู้รับบริการตอบทั้งหมด </w:t>
            </w:r>
            <w:r>
              <w:rPr>
                <w:rFonts w:ascii="TH SarabunPSK" w:hAnsi="TH SarabunPSK" w:cs="TH SarabunPSK"/>
                <w:sz w:val="30"/>
                <w:szCs w:val="30"/>
              </w:rPr>
              <w:t>9,176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คน คิดเป็นร้อยละ 8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.7</w:t>
            </w: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E4D34" w:rsidRPr="009B23DE" w:rsidRDefault="00DE4D34" w:rsidP="00DE4D3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</w:t>
            </w:r>
            <w:r w:rsidRPr="009B23DE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9B23D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ผู้รับผิดชอบเพื่อติดตามตัวชี้วัด</w:t>
            </w:r>
            <w:bookmarkStart w:id="0" w:name="_GoBack"/>
            <w:bookmarkEnd w:id="0"/>
          </w:p>
          <w:p w:rsidR="000A5220" w:rsidRPr="00950334" w:rsidRDefault="00DE4D34" w:rsidP="00DE4D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2. </w:t>
            </w:r>
            <w:r w:rsidRPr="009B23DE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มีการปรับปรุงแก้ไขอย่างต่อเนื่อง  เพื่อรองรับความต้องการของผู้ใช้บริการ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67A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111" w:rsidRDefault="001A6111">
      <w:r>
        <w:separator/>
      </w:r>
    </w:p>
  </w:endnote>
  <w:endnote w:type="continuationSeparator" w:id="0">
    <w:p w:rsidR="001A6111" w:rsidRDefault="001A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111" w:rsidRDefault="001A6111">
      <w:r>
        <w:separator/>
      </w:r>
    </w:p>
  </w:footnote>
  <w:footnote w:type="continuationSeparator" w:id="0">
    <w:p w:rsidR="001A6111" w:rsidRDefault="001A6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 w:rsidR="009D6BA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3332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 w:rsidR="009D6BA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3332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67A3"/>
    <w:rsid w:val="000246DC"/>
    <w:rsid w:val="00025C73"/>
    <w:rsid w:val="00031EAA"/>
    <w:rsid w:val="000411C3"/>
    <w:rsid w:val="000539CC"/>
    <w:rsid w:val="00061364"/>
    <w:rsid w:val="0007652E"/>
    <w:rsid w:val="00086869"/>
    <w:rsid w:val="000A2F75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A6111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629F9"/>
    <w:rsid w:val="00370876"/>
    <w:rsid w:val="003722D8"/>
    <w:rsid w:val="00382C09"/>
    <w:rsid w:val="00382DD0"/>
    <w:rsid w:val="003A623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33323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B34CB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3F11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260A"/>
    <w:rsid w:val="008A4E84"/>
    <w:rsid w:val="008D27EB"/>
    <w:rsid w:val="008E45ED"/>
    <w:rsid w:val="008E67FD"/>
    <w:rsid w:val="008F2F4D"/>
    <w:rsid w:val="008F792A"/>
    <w:rsid w:val="00900054"/>
    <w:rsid w:val="00910253"/>
    <w:rsid w:val="00927F30"/>
    <w:rsid w:val="009332B8"/>
    <w:rsid w:val="009373FD"/>
    <w:rsid w:val="00950334"/>
    <w:rsid w:val="00962371"/>
    <w:rsid w:val="00962B83"/>
    <w:rsid w:val="0098407C"/>
    <w:rsid w:val="00991518"/>
    <w:rsid w:val="00994FC2"/>
    <w:rsid w:val="0099556A"/>
    <w:rsid w:val="009B23DE"/>
    <w:rsid w:val="009C12E1"/>
    <w:rsid w:val="009D37E4"/>
    <w:rsid w:val="009D395D"/>
    <w:rsid w:val="009D6BAC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6B71"/>
    <w:rsid w:val="00A74F3A"/>
    <w:rsid w:val="00A86C64"/>
    <w:rsid w:val="00A97286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575DA"/>
    <w:rsid w:val="00B67D46"/>
    <w:rsid w:val="00B76FCB"/>
    <w:rsid w:val="00B834C3"/>
    <w:rsid w:val="00BA1A21"/>
    <w:rsid w:val="00BB2E91"/>
    <w:rsid w:val="00BB37CA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60F2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4D34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6925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07E24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2A558-89B1-4AEE-A4FC-66F6E219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105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สินีนาถ เส็งหนองแบน</cp:lastModifiedBy>
  <cp:revision>6</cp:revision>
  <cp:lastPrinted>2018-04-05T01:06:00Z</cp:lastPrinted>
  <dcterms:created xsi:type="dcterms:W3CDTF">2019-05-16T06:44:00Z</dcterms:created>
  <dcterms:modified xsi:type="dcterms:W3CDTF">2019-06-24T10:54:00Z</dcterms:modified>
</cp:coreProperties>
</file>